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799" w:rsidRPr="00EB44C7" w:rsidRDefault="00651799" w:rsidP="00EB44C7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6"/>
          <w:szCs w:val="26"/>
        </w:rPr>
      </w:pPr>
      <w:r w:rsidRPr="00EB44C7">
        <w:rPr>
          <w:rFonts w:ascii="Times New Roman" w:hAnsi="Times New Roman"/>
          <w:b/>
          <w:bCs/>
          <w:caps/>
          <w:sz w:val="26"/>
          <w:szCs w:val="26"/>
        </w:rPr>
        <w:t>совеТ ДЕПУТАТОВ</w:t>
      </w:r>
    </w:p>
    <w:p w:rsidR="00651799" w:rsidRPr="00EB44C7" w:rsidRDefault="00651799" w:rsidP="00EB44C7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caps/>
          <w:sz w:val="26"/>
          <w:szCs w:val="26"/>
        </w:rPr>
      </w:pPr>
      <w:r w:rsidRPr="00EB44C7">
        <w:rPr>
          <w:rFonts w:ascii="Times New Roman" w:hAnsi="Times New Roman"/>
          <w:b/>
          <w:bCs/>
          <w:caps/>
          <w:sz w:val="26"/>
          <w:szCs w:val="26"/>
        </w:rPr>
        <w:t xml:space="preserve">ЩЕРБАКОВСКОГО СЕЛЬСОВЕТА УСТЬ-ТАРКСкОГО РАЙОНА </w:t>
      </w:r>
    </w:p>
    <w:p w:rsidR="00651799" w:rsidRPr="00EB44C7" w:rsidRDefault="00651799" w:rsidP="00EB44C7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caps/>
          <w:sz w:val="26"/>
          <w:szCs w:val="26"/>
        </w:rPr>
      </w:pPr>
      <w:r w:rsidRPr="00EB44C7">
        <w:rPr>
          <w:rFonts w:ascii="Times New Roman" w:hAnsi="Times New Roman"/>
          <w:b/>
          <w:bCs/>
          <w:caps/>
          <w:sz w:val="26"/>
          <w:szCs w:val="26"/>
        </w:rPr>
        <w:t>новосибирской области</w:t>
      </w:r>
    </w:p>
    <w:p w:rsidR="00651799" w:rsidRPr="00EB44C7" w:rsidRDefault="00651799" w:rsidP="00EB44C7">
      <w:pPr>
        <w:spacing w:after="0" w:line="240" w:lineRule="auto"/>
        <w:ind w:left="-567"/>
        <w:jc w:val="center"/>
        <w:rPr>
          <w:rFonts w:ascii="Times New Roman" w:hAnsi="Times New Roman"/>
          <w:sz w:val="26"/>
          <w:szCs w:val="26"/>
        </w:rPr>
      </w:pPr>
    </w:p>
    <w:p w:rsidR="00651799" w:rsidRPr="00EB44C7" w:rsidRDefault="00651799" w:rsidP="00EB44C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B44C7">
        <w:rPr>
          <w:rFonts w:ascii="Times New Roman" w:hAnsi="Times New Roman"/>
          <w:sz w:val="26"/>
          <w:szCs w:val="26"/>
        </w:rPr>
        <w:t>шестого созыва</w:t>
      </w:r>
    </w:p>
    <w:p w:rsidR="00651799" w:rsidRPr="00EB44C7" w:rsidRDefault="00651799" w:rsidP="00EB44C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51799" w:rsidRPr="00EB44C7" w:rsidRDefault="00651799" w:rsidP="00EB44C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B44C7">
        <w:rPr>
          <w:rFonts w:ascii="Times New Roman" w:hAnsi="Times New Roman"/>
          <w:sz w:val="26"/>
          <w:szCs w:val="26"/>
        </w:rPr>
        <w:t>(двадцать третья сессия)</w:t>
      </w:r>
    </w:p>
    <w:p w:rsidR="00651799" w:rsidRPr="00EB44C7" w:rsidRDefault="00651799" w:rsidP="00EB44C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51799" w:rsidRPr="00EB44C7" w:rsidRDefault="00651799" w:rsidP="00EB44C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B44C7">
        <w:rPr>
          <w:rFonts w:ascii="Times New Roman" w:hAnsi="Times New Roman"/>
          <w:sz w:val="26"/>
          <w:szCs w:val="26"/>
        </w:rPr>
        <w:t>РЕШЕНИЕ</w:t>
      </w:r>
    </w:p>
    <w:p w:rsidR="00651799" w:rsidRPr="00EB44C7" w:rsidRDefault="00651799" w:rsidP="00EB44C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51799" w:rsidRPr="00EB44C7" w:rsidRDefault="00651799" w:rsidP="00EB44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B44C7">
        <w:rPr>
          <w:rFonts w:ascii="Times New Roman" w:hAnsi="Times New Roman"/>
          <w:sz w:val="26"/>
          <w:szCs w:val="26"/>
        </w:rPr>
        <w:t>26</w:t>
      </w:r>
      <w:r w:rsidRPr="00EB44C7">
        <w:rPr>
          <w:rFonts w:ascii="Times New Roman" w:hAnsi="Times New Roman"/>
          <w:sz w:val="28"/>
          <w:szCs w:val="28"/>
        </w:rPr>
        <w:t>.12</w:t>
      </w:r>
      <w:bookmarkStart w:id="0" w:name="_GoBack"/>
      <w:bookmarkEnd w:id="0"/>
      <w:r w:rsidRPr="00EB44C7">
        <w:rPr>
          <w:rFonts w:ascii="Times New Roman" w:hAnsi="Times New Roman"/>
          <w:sz w:val="28"/>
          <w:szCs w:val="28"/>
        </w:rPr>
        <w:t xml:space="preserve">.2023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EB44C7">
        <w:rPr>
          <w:rFonts w:ascii="Times New Roman" w:hAnsi="Times New Roman"/>
          <w:sz w:val="28"/>
          <w:szCs w:val="28"/>
        </w:rPr>
        <w:t xml:space="preserve">    № 149</w:t>
      </w:r>
    </w:p>
    <w:p w:rsidR="00651799" w:rsidRPr="00EB44C7" w:rsidRDefault="00651799" w:rsidP="00EB44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44C7">
        <w:rPr>
          <w:rFonts w:ascii="Times New Roman" w:hAnsi="Times New Roman"/>
          <w:sz w:val="26"/>
          <w:szCs w:val="26"/>
        </w:rPr>
        <w:t>с. Щербаки</w:t>
      </w:r>
      <w:r w:rsidRPr="00EB44C7">
        <w:rPr>
          <w:rFonts w:ascii="Times New Roman" w:hAnsi="Times New Roman"/>
          <w:sz w:val="28"/>
          <w:szCs w:val="28"/>
        </w:rPr>
        <w:t xml:space="preserve"> </w:t>
      </w:r>
    </w:p>
    <w:p w:rsidR="00651799" w:rsidRDefault="00651799" w:rsidP="008870B2">
      <w:pPr>
        <w:spacing w:after="0" w:line="240" w:lineRule="auto"/>
        <w:jc w:val="center"/>
        <w:rPr>
          <w:sz w:val="28"/>
          <w:szCs w:val="28"/>
        </w:rPr>
      </w:pPr>
    </w:p>
    <w:p w:rsidR="00651799" w:rsidRDefault="00651799" w:rsidP="00DF6A4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 передаче полномочий по решению вопросов местного значения</w:t>
      </w:r>
    </w:p>
    <w:p w:rsidR="00651799" w:rsidRDefault="00651799" w:rsidP="00DF6A4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51799" w:rsidRDefault="00651799" w:rsidP="00DF6A4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51799" w:rsidRDefault="00651799" w:rsidP="008870B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>В соответствии с п. 4 ст. 15 Федерального</w:t>
      </w:r>
      <w:r w:rsidRPr="004E1AB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4E1AB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06.10.2003 N 131-ФЗ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4E1AB9">
        <w:rPr>
          <w:rFonts w:ascii="Times New Roman" w:hAnsi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равления в Российской Федерации», в целях централизации бухгалтерского учета, формированию бюджетной отчетности, Совет депутатов Щербаковского сельсовета Усть-Таркского района Новосибирской области решил:</w:t>
      </w:r>
    </w:p>
    <w:p w:rsidR="00651799" w:rsidRDefault="00651799" w:rsidP="008870B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>1. Передать Усть-Таркскому району Новосибирской области полномочия Щербаковского сельсовета Усть-Таркского района Новосибирской области по решению вопросов местного значения: ведение бюджетного учета и формирование</w:t>
      </w:r>
      <w:r w:rsidRPr="008265C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бюджетной отчетности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651799" w:rsidRPr="00EB44C7" w:rsidRDefault="00651799" w:rsidP="008265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8265C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Опубликовать настоящее решение в периодическом печатном издании органов местного </w:t>
      </w:r>
      <w:r w:rsidRPr="00EB44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самоуправления </w:t>
      </w:r>
      <w:r w:rsidRPr="00EB44C7">
        <w:rPr>
          <w:rFonts w:ascii="Times New Roman" w:hAnsi="Times New Roman"/>
          <w:sz w:val="26"/>
          <w:szCs w:val="26"/>
        </w:rPr>
        <w:t>в периодическом печатном издании «Бюллетень Щербаковского сельсовета Усть-Таркского района Новосибирской области», а также разместить на официальном сайте администрации Щербаковского сельсовета Усть-Таркского района Новосибирской области.</w:t>
      </w:r>
      <w:r w:rsidRPr="00EB44C7">
        <w:rPr>
          <w:rFonts w:ascii="Times New Roman" w:hAnsi="Times New Roman"/>
          <w:color w:val="FF0000"/>
          <w:sz w:val="28"/>
          <w:szCs w:val="28"/>
          <w:lang w:eastAsia="ru-RU"/>
        </w:rPr>
        <w:t>.</w:t>
      </w:r>
    </w:p>
    <w:p w:rsidR="00651799" w:rsidRDefault="00651799" w:rsidP="008265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265C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3. Настоящее решение вступает в силу со дня его опубликования.</w:t>
      </w:r>
    </w:p>
    <w:p w:rsidR="00651799" w:rsidRDefault="00651799" w:rsidP="008265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51799" w:rsidRPr="00EB44C7" w:rsidRDefault="00651799" w:rsidP="008265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51799" w:rsidRPr="00EB44C7" w:rsidRDefault="00651799" w:rsidP="007933A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651799" w:rsidRPr="00EB44C7" w:rsidTr="006D3EB1">
        <w:tc>
          <w:tcPr>
            <w:tcW w:w="4644" w:type="dxa"/>
          </w:tcPr>
          <w:p w:rsidR="00651799" w:rsidRPr="00EB44C7" w:rsidRDefault="00651799" w:rsidP="008870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4C7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51799" w:rsidRPr="00EB44C7" w:rsidRDefault="00651799" w:rsidP="008870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4C7">
              <w:rPr>
                <w:rFonts w:ascii="Times New Roman" w:hAnsi="Times New Roman"/>
                <w:sz w:val="28"/>
                <w:szCs w:val="28"/>
                <w:lang w:eastAsia="ru-RU"/>
              </w:rPr>
              <w:t>Щербаковского сельсовета</w:t>
            </w:r>
          </w:p>
          <w:p w:rsidR="00651799" w:rsidRPr="00EB44C7" w:rsidRDefault="00651799" w:rsidP="008870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4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651799" w:rsidRPr="00EB44C7" w:rsidRDefault="00651799" w:rsidP="008870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4C7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651799" w:rsidRPr="00EB44C7" w:rsidRDefault="00651799" w:rsidP="008870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651799" w:rsidRPr="00EB44C7" w:rsidRDefault="00651799" w:rsidP="008870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51799" w:rsidRPr="00EB44C7" w:rsidRDefault="00651799" w:rsidP="008870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4C7">
              <w:rPr>
                <w:rFonts w:ascii="Times New Roman" w:hAnsi="Times New Roman"/>
                <w:sz w:val="28"/>
                <w:szCs w:val="28"/>
                <w:lang w:eastAsia="ru-RU"/>
              </w:rPr>
              <w:t>Глава Щербаковского сельсовета</w:t>
            </w:r>
          </w:p>
          <w:p w:rsidR="00651799" w:rsidRPr="00EB44C7" w:rsidRDefault="00651799" w:rsidP="008870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4C7">
              <w:rPr>
                <w:rFonts w:ascii="Times New Roman" w:hAnsi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51799" w:rsidRPr="00EB44C7" w:rsidRDefault="00651799" w:rsidP="00EB4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4C7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651799" w:rsidRPr="00EB44C7" w:rsidTr="006D3EB1">
        <w:tc>
          <w:tcPr>
            <w:tcW w:w="4644" w:type="dxa"/>
          </w:tcPr>
          <w:p w:rsidR="00651799" w:rsidRPr="00EB44C7" w:rsidRDefault="00651799" w:rsidP="008870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4C7">
              <w:rPr>
                <w:rFonts w:ascii="Times New Roman" w:hAnsi="Times New Roman"/>
                <w:sz w:val="28"/>
                <w:szCs w:val="28"/>
                <w:lang w:eastAsia="ru-RU"/>
              </w:rPr>
              <w:t>_____________ М.В. Шинкоренко</w:t>
            </w:r>
          </w:p>
        </w:tc>
        <w:tc>
          <w:tcPr>
            <w:tcW w:w="567" w:type="dxa"/>
          </w:tcPr>
          <w:p w:rsidR="00651799" w:rsidRPr="00EB44C7" w:rsidRDefault="00651799" w:rsidP="008870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651799" w:rsidRPr="00EB44C7" w:rsidRDefault="00651799" w:rsidP="00EB39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4C7">
              <w:rPr>
                <w:rFonts w:ascii="Times New Roman" w:hAnsi="Times New Roman"/>
                <w:sz w:val="28"/>
                <w:szCs w:val="28"/>
                <w:lang w:eastAsia="ru-RU"/>
              </w:rPr>
              <w:t>______________ О.И. Косенчук</w:t>
            </w:r>
          </w:p>
        </w:tc>
      </w:tr>
    </w:tbl>
    <w:p w:rsidR="00651799" w:rsidRPr="008870B2" w:rsidRDefault="00651799" w:rsidP="008870B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651799" w:rsidRDefault="00651799" w:rsidP="008870B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sectPr w:rsidR="00651799" w:rsidSect="0021376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  <w:rPr>
        <w:rFonts w:cs="Times New Roman"/>
      </w:r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73B"/>
    <w:rsid w:val="00041355"/>
    <w:rsid w:val="00057745"/>
    <w:rsid w:val="00084307"/>
    <w:rsid w:val="000C1BFA"/>
    <w:rsid w:val="000F3E90"/>
    <w:rsid w:val="00107E14"/>
    <w:rsid w:val="0011278F"/>
    <w:rsid w:val="00136FAE"/>
    <w:rsid w:val="0017161B"/>
    <w:rsid w:val="001B60AD"/>
    <w:rsid w:val="00213765"/>
    <w:rsid w:val="002173EC"/>
    <w:rsid w:val="002705F9"/>
    <w:rsid w:val="002B0693"/>
    <w:rsid w:val="002F0585"/>
    <w:rsid w:val="002F5EB9"/>
    <w:rsid w:val="00306688"/>
    <w:rsid w:val="0034725E"/>
    <w:rsid w:val="00355E9B"/>
    <w:rsid w:val="00493DFC"/>
    <w:rsid w:val="004B7862"/>
    <w:rsid w:val="004C7BD8"/>
    <w:rsid w:val="004E1AB9"/>
    <w:rsid w:val="004F192B"/>
    <w:rsid w:val="00514F35"/>
    <w:rsid w:val="0057589F"/>
    <w:rsid w:val="00622F4E"/>
    <w:rsid w:val="00651799"/>
    <w:rsid w:val="00653AF0"/>
    <w:rsid w:val="0066240F"/>
    <w:rsid w:val="00666466"/>
    <w:rsid w:val="006B3EBB"/>
    <w:rsid w:val="006C1C2E"/>
    <w:rsid w:val="006D3EB1"/>
    <w:rsid w:val="006D6C20"/>
    <w:rsid w:val="0072573B"/>
    <w:rsid w:val="007933A4"/>
    <w:rsid w:val="007A291C"/>
    <w:rsid w:val="007A3545"/>
    <w:rsid w:val="007A5515"/>
    <w:rsid w:val="008265CF"/>
    <w:rsid w:val="008333DB"/>
    <w:rsid w:val="008870B2"/>
    <w:rsid w:val="008C1BA1"/>
    <w:rsid w:val="008F78C7"/>
    <w:rsid w:val="00946588"/>
    <w:rsid w:val="00962921"/>
    <w:rsid w:val="00A446D1"/>
    <w:rsid w:val="00A630D3"/>
    <w:rsid w:val="00A76EF5"/>
    <w:rsid w:val="00AC2A91"/>
    <w:rsid w:val="00AD6F0A"/>
    <w:rsid w:val="00B14178"/>
    <w:rsid w:val="00B3377E"/>
    <w:rsid w:val="00B7576D"/>
    <w:rsid w:val="00BA6174"/>
    <w:rsid w:val="00BB2293"/>
    <w:rsid w:val="00BC634E"/>
    <w:rsid w:val="00BD3079"/>
    <w:rsid w:val="00BD70FD"/>
    <w:rsid w:val="00C31AD7"/>
    <w:rsid w:val="00C41A21"/>
    <w:rsid w:val="00C75DE5"/>
    <w:rsid w:val="00C80FBD"/>
    <w:rsid w:val="00CA149A"/>
    <w:rsid w:val="00CC421D"/>
    <w:rsid w:val="00CD075C"/>
    <w:rsid w:val="00D50FD8"/>
    <w:rsid w:val="00DA5D28"/>
    <w:rsid w:val="00DB0BD9"/>
    <w:rsid w:val="00DB0F8B"/>
    <w:rsid w:val="00DC1F82"/>
    <w:rsid w:val="00DD2BAB"/>
    <w:rsid w:val="00DF6A4F"/>
    <w:rsid w:val="00E92A95"/>
    <w:rsid w:val="00EB39E5"/>
    <w:rsid w:val="00EB44C7"/>
    <w:rsid w:val="00EC115C"/>
    <w:rsid w:val="00ED75A9"/>
    <w:rsid w:val="00EF060B"/>
    <w:rsid w:val="00F1249F"/>
    <w:rsid w:val="00F77655"/>
    <w:rsid w:val="00FE4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A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D6C2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70B2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7933A4"/>
    <w:rPr>
      <w:lang w:eastAsia="en-US"/>
    </w:rPr>
  </w:style>
  <w:style w:type="paragraph" w:customStyle="1" w:styleId="Pa3">
    <w:name w:val="Pa3"/>
    <w:basedOn w:val="Normal"/>
    <w:next w:val="Normal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232</Words>
  <Characters>1326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Poltinnikova EA</dc:creator>
  <cp:keywords/>
  <dc:description/>
  <cp:lastModifiedBy>ADMIN</cp:lastModifiedBy>
  <cp:revision>3</cp:revision>
  <cp:lastPrinted>2020-12-28T08:47:00Z</cp:lastPrinted>
  <dcterms:created xsi:type="dcterms:W3CDTF">2023-12-25T04:42:00Z</dcterms:created>
  <dcterms:modified xsi:type="dcterms:W3CDTF">2023-12-28T05:57:00Z</dcterms:modified>
</cp:coreProperties>
</file>